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Meriden and Solihull East</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Meriden and Solihull East</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Meriden and Solihull East</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Meriden and Solihull East</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Meriden and Solihull East</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6.2%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Meriden and Solihull East are estimated to have a score of 1-2 on the PGSI (low-risk gambling), whilst </w:t>
      </w:r>
      <w:r w:rsidRPr="00773DF7">
        <w:rPr>
          <w:rFonts w:ascii="Libre Franklin Light" w:hAnsi="Libre Franklin Light" w:cs="Calibri Light"/>
          <w:b/>
          <w:bCs/>
          <w:color w:val="C45911" w:themeColor="accent2" w:themeShade="BF"/>
        </w:rPr>
        <w:t xml:space="preserve">4.0%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3.2%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60.6% </w:t>
      </w:r>
      <w:r w:rsidRPr="004747BF">
        <w:rPr>
          <w:rFonts w:ascii="Libre Franklin Light" w:eastAsia="Times New Roman" w:hAnsi="Libre Franklin Light" w:cs="Calibri Light"/>
        </w:rPr>
        <w:t xml:space="preserve">of those respondents classified as PGSI 8+ in Meriden and Solihull East</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Meriden and Solihull East is estimated to be </w:t>
      </w:r>
      <w:r w:rsidRPr="00773DF7">
        <w:rPr>
          <w:rFonts w:ascii="Libre Franklin Light" w:eastAsia="Times New Roman" w:hAnsi="Libre Franklin Light" w:cs="Calibri Light"/>
          <w:b/>
          <w:bCs/>
          <w:color w:val="C45911" w:themeColor="accent2" w:themeShade="BF"/>
        </w:rPr>
        <w:t xml:space="preserve">£1,881,613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Meriden and Solihull East</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13.4%</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Meriden and Solihull East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6.2%</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Meriden and Solihull East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4.0%</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Meriden and Solihull East</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3.2%</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similar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Meriden and Solihull East.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Meriden and Solihull East</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Meriden and Solihull East.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Meriden and Solihull East</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7.9%</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21.1%</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Meriden and Solihull East</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similar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60.6%</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Meriden and Solihull East.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Meriden and Solihull East</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9.5%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21.6%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Meriden and Solihull East</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Meriden and Solihull East</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59.4%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Meriden and Solihull East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Meriden and Solihull East</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Meriden and Solihull East</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£1,881,613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Meriden and Solihull East</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£30,648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£633,826</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£45,405</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£12,770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£23,412</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£1,135,552</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£1,881,613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Meriden and Solihull East</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Meriden and Solihull East</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18.0%</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Meriden and Solihull East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18.9%</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Meriden and Solihull East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14.4%</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Meriden and Solihull East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Meriden and Solihull East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51.8%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Meriden and Solihull East</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18.0%</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Meriden and Solihull East</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18.9%</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Meriden and Solihull East</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14.4%</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Meriden and Solihull East</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Meriden and Solihull East</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51.8%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Meriden and Solihull East</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79717633-1A0C-4212-B0AD-F3FC03E260BB}"/>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